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7E6" w:rsidRPr="00FB7300" w:rsidRDefault="000647E6" w:rsidP="00FB7300">
      <w:pPr>
        <w:jc w:val="center"/>
        <w:rPr>
          <w:sz w:val="28"/>
          <w:szCs w:val="28"/>
        </w:rPr>
      </w:pPr>
      <w:r w:rsidRPr="00FB7300">
        <w:rPr>
          <w:sz w:val="28"/>
          <w:szCs w:val="28"/>
        </w:rPr>
        <w:t>Name:__________________</w:t>
      </w:r>
      <w:r>
        <w:rPr>
          <w:sz w:val="28"/>
          <w:szCs w:val="28"/>
        </w:rPr>
        <w:t>________________</w:t>
      </w:r>
      <w:r w:rsidRPr="00FB7300">
        <w:rPr>
          <w:sz w:val="28"/>
          <w:szCs w:val="28"/>
        </w:rPr>
        <w:t>__________   Date:______________________</w:t>
      </w:r>
    </w:p>
    <w:p w:rsidR="000647E6" w:rsidRDefault="000647E6" w:rsidP="00FB7300">
      <w:pPr>
        <w:jc w:val="center"/>
        <w:rPr>
          <w:sz w:val="28"/>
          <w:szCs w:val="28"/>
        </w:rPr>
      </w:pPr>
      <w:r w:rsidRPr="00FB7300">
        <w:rPr>
          <w:sz w:val="28"/>
          <w:szCs w:val="28"/>
        </w:rPr>
        <w:t>Teacher:___________________________</w:t>
      </w:r>
      <w:r>
        <w:rPr>
          <w:sz w:val="28"/>
          <w:szCs w:val="28"/>
        </w:rPr>
        <w:t>_______</w:t>
      </w:r>
      <w:r w:rsidRPr="00FB7300">
        <w:rPr>
          <w:sz w:val="28"/>
          <w:szCs w:val="28"/>
        </w:rPr>
        <w:t>_____School:_________________________</w:t>
      </w:r>
    </w:p>
    <w:p w:rsidR="000647E6" w:rsidRDefault="000647E6" w:rsidP="00FB7300">
      <w:pPr>
        <w:jc w:val="center"/>
        <w:rPr>
          <w:sz w:val="28"/>
          <w:szCs w:val="28"/>
        </w:rPr>
      </w:pPr>
    </w:p>
    <w:p w:rsidR="000647E6" w:rsidRPr="008D11BE" w:rsidRDefault="000647E6" w:rsidP="00FB7300">
      <w:pPr>
        <w:jc w:val="center"/>
        <w:rPr>
          <w:b/>
          <w:sz w:val="32"/>
          <w:szCs w:val="32"/>
        </w:rPr>
      </w:pPr>
      <w:r>
        <w:rPr>
          <w:b/>
          <w:sz w:val="32"/>
          <w:szCs w:val="32"/>
        </w:rPr>
        <w:t>My Perfect Community</w:t>
      </w:r>
    </w:p>
    <w:p w:rsidR="000647E6" w:rsidRPr="008D11BE" w:rsidRDefault="000647E6" w:rsidP="00FB7300">
      <w:pPr>
        <w:jc w:val="center"/>
        <w:rPr>
          <w:b/>
          <w:sz w:val="32"/>
          <w:szCs w:val="32"/>
        </w:rPr>
      </w:pPr>
      <w:r w:rsidRPr="008D11BE">
        <w:rPr>
          <w:b/>
          <w:sz w:val="32"/>
          <w:szCs w:val="32"/>
        </w:rPr>
        <w:t>My Note Sheets</w:t>
      </w:r>
    </w:p>
    <w:p w:rsidR="000647E6" w:rsidRPr="008D11BE" w:rsidRDefault="000647E6" w:rsidP="00FB7300">
      <w:pPr>
        <w:jc w:val="center"/>
        <w:rPr>
          <w:b/>
          <w:sz w:val="32"/>
          <w:szCs w:val="32"/>
        </w:rPr>
      </w:pPr>
    </w:p>
    <w:p w:rsidR="000647E6" w:rsidRPr="008D11BE" w:rsidRDefault="000647E6" w:rsidP="00FB7300">
      <w:pPr>
        <w:rPr>
          <w:b/>
          <w:sz w:val="32"/>
          <w:szCs w:val="32"/>
        </w:rPr>
      </w:pPr>
      <w:r w:rsidRPr="008D11BE">
        <w:rPr>
          <w:b/>
          <w:sz w:val="32"/>
          <w:szCs w:val="32"/>
        </w:rPr>
        <w:t>Asking Good Questions</w:t>
      </w:r>
    </w:p>
    <w:p w:rsidR="000647E6" w:rsidRPr="007134EB" w:rsidRDefault="000647E6" w:rsidP="007134EB">
      <w:pPr>
        <w:pStyle w:val="ListParagraph"/>
        <w:numPr>
          <w:ilvl w:val="0"/>
          <w:numId w:val="10"/>
        </w:numPr>
        <w:rPr>
          <w:sz w:val="32"/>
          <w:szCs w:val="32"/>
        </w:rPr>
      </w:pPr>
      <w:r w:rsidRPr="008D11BE">
        <w:rPr>
          <w:sz w:val="32"/>
          <w:szCs w:val="32"/>
        </w:rPr>
        <w:t xml:space="preserve">Before we </w:t>
      </w:r>
      <w:r>
        <w:rPr>
          <w:sz w:val="32"/>
          <w:szCs w:val="32"/>
        </w:rPr>
        <w:t xml:space="preserve">create our perfect communities, we will need to do some research. </w:t>
      </w:r>
      <w:r w:rsidRPr="007134EB">
        <w:rPr>
          <w:sz w:val="32"/>
          <w:szCs w:val="32"/>
        </w:rPr>
        <w:t>What questions should we be asking in order to learn all that we can?</w:t>
      </w:r>
    </w:p>
    <w:p w:rsidR="000647E6" w:rsidRPr="008D11BE" w:rsidRDefault="000647E6" w:rsidP="001C2B23">
      <w:pPr>
        <w:pStyle w:val="ListParagraph"/>
        <w:rPr>
          <w:sz w:val="32"/>
          <w:szCs w:val="32"/>
        </w:rPr>
      </w:pPr>
    </w:p>
    <w:p w:rsidR="000647E6" w:rsidRPr="008D11BE" w:rsidRDefault="000647E6" w:rsidP="001C2B23">
      <w:pPr>
        <w:pStyle w:val="ListParagraph"/>
        <w:rPr>
          <w:sz w:val="32"/>
          <w:szCs w:val="32"/>
        </w:rPr>
      </w:pPr>
    </w:p>
    <w:p w:rsidR="000647E6" w:rsidRPr="008D11BE" w:rsidRDefault="000647E6" w:rsidP="001C2B23">
      <w:pPr>
        <w:pStyle w:val="ListParagraph"/>
        <w:rPr>
          <w:sz w:val="32"/>
          <w:szCs w:val="32"/>
        </w:rPr>
      </w:pPr>
    </w:p>
    <w:p w:rsidR="000647E6" w:rsidRPr="008D11BE" w:rsidRDefault="000647E6" w:rsidP="001C2B23">
      <w:pPr>
        <w:pStyle w:val="ListParagraph"/>
        <w:rPr>
          <w:sz w:val="32"/>
          <w:szCs w:val="32"/>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Default="000647E6" w:rsidP="001C2B23">
      <w:pPr>
        <w:pStyle w:val="ListParagraph"/>
        <w:rPr>
          <w:sz w:val="28"/>
          <w:szCs w:val="28"/>
        </w:rPr>
      </w:pPr>
    </w:p>
    <w:p w:rsidR="000647E6" w:rsidRPr="007134EB" w:rsidRDefault="000647E6" w:rsidP="007134EB">
      <w:pPr>
        <w:rPr>
          <w:b/>
          <w:sz w:val="32"/>
          <w:szCs w:val="32"/>
        </w:rPr>
      </w:pPr>
      <w:r>
        <w:rPr>
          <w:b/>
          <w:sz w:val="32"/>
          <w:szCs w:val="32"/>
        </w:rPr>
        <w:t>Researching</w:t>
      </w:r>
    </w:p>
    <w:p w:rsidR="000647E6" w:rsidRPr="00C500E6" w:rsidRDefault="000647E6" w:rsidP="001C2B23">
      <w:pPr>
        <w:pStyle w:val="ListParagraph"/>
        <w:numPr>
          <w:ilvl w:val="0"/>
          <w:numId w:val="1"/>
        </w:numPr>
        <w:rPr>
          <w:sz w:val="32"/>
          <w:szCs w:val="32"/>
        </w:rPr>
      </w:pPr>
      <w:r w:rsidRPr="00C500E6">
        <w:rPr>
          <w:sz w:val="32"/>
          <w:szCs w:val="32"/>
        </w:rPr>
        <w:t xml:space="preserve">As you read, write the main topic of each book in the boxes below. Then, write </w:t>
      </w:r>
      <w:r>
        <w:rPr>
          <w:sz w:val="32"/>
          <w:szCs w:val="32"/>
        </w:rPr>
        <w:t>some of the details you find in</w:t>
      </w:r>
      <w:r w:rsidRPr="00C500E6">
        <w:rPr>
          <w:sz w:val="32"/>
          <w:szCs w:val="32"/>
        </w:rPr>
        <w:t xml:space="preserve"> each 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0647E6" w:rsidRPr="006C79EF" w:rsidTr="006C79EF">
        <w:tc>
          <w:tcPr>
            <w:tcW w:w="11016" w:type="dxa"/>
            <w:gridSpan w:val="2"/>
          </w:tcPr>
          <w:p w:rsidR="000647E6" w:rsidRPr="006C79EF" w:rsidRDefault="000647E6" w:rsidP="006C79EF">
            <w:pPr>
              <w:spacing w:after="0" w:line="240" w:lineRule="auto"/>
              <w:rPr>
                <w:b/>
                <w:sz w:val="32"/>
                <w:szCs w:val="32"/>
              </w:rPr>
            </w:pPr>
            <w:r w:rsidRPr="006C79EF">
              <w:rPr>
                <w:b/>
                <w:sz w:val="32"/>
                <w:szCs w:val="32"/>
              </w:rPr>
              <w:t>Title of the Book:</w:t>
            </w:r>
          </w:p>
          <w:p w:rsidR="000647E6" w:rsidRPr="006C79EF" w:rsidRDefault="000647E6" w:rsidP="006C79EF">
            <w:pPr>
              <w:spacing w:after="0" w:line="240" w:lineRule="auto"/>
              <w:jc w:val="center"/>
              <w:rPr>
                <w:b/>
                <w:sz w:val="32"/>
                <w:szCs w:val="32"/>
              </w:rPr>
            </w:pPr>
          </w:p>
          <w:p w:rsidR="000647E6" w:rsidRPr="006C79EF" w:rsidRDefault="000647E6" w:rsidP="006C79EF">
            <w:pPr>
              <w:spacing w:after="0" w:line="240" w:lineRule="auto"/>
              <w:jc w:val="center"/>
              <w:rPr>
                <w:b/>
                <w:sz w:val="32"/>
                <w:szCs w:val="32"/>
              </w:rPr>
            </w:pPr>
          </w:p>
        </w:tc>
      </w:tr>
      <w:tr w:rsidR="000647E6" w:rsidRPr="006C79EF" w:rsidTr="006C79EF">
        <w:tc>
          <w:tcPr>
            <w:tcW w:w="5508" w:type="dxa"/>
          </w:tcPr>
          <w:p w:rsidR="000647E6" w:rsidRPr="006C79EF" w:rsidRDefault="000647E6" w:rsidP="006C79EF">
            <w:pPr>
              <w:spacing w:after="0" w:line="240" w:lineRule="auto"/>
              <w:rPr>
                <w:b/>
                <w:sz w:val="32"/>
                <w:szCs w:val="32"/>
              </w:rPr>
            </w:pPr>
            <w:r w:rsidRPr="006C79EF">
              <w:rPr>
                <w:b/>
                <w:sz w:val="32"/>
                <w:szCs w:val="32"/>
              </w:rPr>
              <w:t>Main Topic of the Book:</w: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tc>
        <w:tc>
          <w:tcPr>
            <w:tcW w:w="5508" w:type="dxa"/>
          </w:tcPr>
          <w:p w:rsidR="000647E6" w:rsidRPr="006C79EF" w:rsidRDefault="000647E6" w:rsidP="006C79EF">
            <w:pPr>
              <w:spacing w:after="0" w:line="240" w:lineRule="auto"/>
              <w:rPr>
                <w:b/>
                <w:sz w:val="32"/>
                <w:szCs w:val="32"/>
              </w:rPr>
            </w:pPr>
            <w:r w:rsidRPr="006C79EF">
              <w:rPr>
                <w:b/>
                <w:sz w:val="32"/>
                <w:szCs w:val="32"/>
              </w:rPr>
              <w:t>Details:</w: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tc>
      </w:tr>
      <w:tr w:rsidR="000647E6" w:rsidRPr="006C79EF" w:rsidTr="006C79EF">
        <w:tc>
          <w:tcPr>
            <w:tcW w:w="11016" w:type="dxa"/>
            <w:gridSpan w:val="2"/>
          </w:tcPr>
          <w:p w:rsidR="000647E6" w:rsidRPr="006C79EF" w:rsidRDefault="000647E6" w:rsidP="006C79EF">
            <w:pPr>
              <w:spacing w:after="0" w:line="240" w:lineRule="auto"/>
              <w:rPr>
                <w:b/>
                <w:sz w:val="32"/>
                <w:szCs w:val="32"/>
              </w:rPr>
            </w:pPr>
            <w:r w:rsidRPr="006C79EF">
              <w:rPr>
                <w:b/>
                <w:sz w:val="32"/>
                <w:szCs w:val="32"/>
              </w:rPr>
              <w:t>Title of the Book:</w: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tc>
      </w:tr>
      <w:tr w:rsidR="000647E6" w:rsidRPr="006C79EF" w:rsidTr="006C79EF">
        <w:tc>
          <w:tcPr>
            <w:tcW w:w="5508" w:type="dxa"/>
          </w:tcPr>
          <w:p w:rsidR="000647E6" w:rsidRPr="006C79EF" w:rsidRDefault="000647E6" w:rsidP="006C79EF">
            <w:pPr>
              <w:spacing w:after="0" w:line="240" w:lineRule="auto"/>
              <w:rPr>
                <w:b/>
                <w:sz w:val="32"/>
                <w:szCs w:val="32"/>
              </w:rPr>
            </w:pPr>
            <w:r w:rsidRPr="006C79EF">
              <w:rPr>
                <w:b/>
                <w:sz w:val="32"/>
                <w:szCs w:val="32"/>
              </w:rPr>
              <w:t>Main Topic of the Book:</w: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r>
              <w:rPr>
                <w:noProof/>
              </w:rPr>
              <w:pict>
                <v:shape id="Right Arrow 2" o:spid="_x0000_s1027" type="#_x0000_t13" style="position:absolute;margin-left:249pt;margin-top:.3pt;width:40.5pt;height:19.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tc>
        <w:tc>
          <w:tcPr>
            <w:tcW w:w="5508" w:type="dxa"/>
          </w:tcPr>
          <w:p w:rsidR="000647E6" w:rsidRPr="006C79EF" w:rsidRDefault="000647E6" w:rsidP="006C79EF">
            <w:pPr>
              <w:spacing w:after="0" w:line="240" w:lineRule="auto"/>
              <w:rPr>
                <w:b/>
                <w:sz w:val="32"/>
                <w:szCs w:val="32"/>
              </w:rPr>
            </w:pPr>
            <w:r w:rsidRPr="006C79EF">
              <w:rPr>
                <w:b/>
                <w:sz w:val="32"/>
                <w:szCs w:val="32"/>
              </w:rPr>
              <w:t>Details:</w:t>
            </w:r>
          </w:p>
          <w:p w:rsidR="000647E6" w:rsidRPr="006C79EF" w:rsidRDefault="000647E6" w:rsidP="006C79EF">
            <w:pPr>
              <w:spacing w:after="0" w:line="240" w:lineRule="auto"/>
              <w:rPr>
                <w:b/>
                <w:sz w:val="32"/>
                <w:szCs w:val="32"/>
              </w:rPr>
            </w:pPr>
          </w:p>
          <w:p w:rsidR="000647E6" w:rsidRPr="006C79EF" w:rsidRDefault="000647E6" w:rsidP="006C79EF">
            <w:pPr>
              <w:spacing w:after="0" w:line="240" w:lineRule="auto"/>
              <w:rPr>
                <w:b/>
                <w:sz w:val="32"/>
                <w:szCs w:val="32"/>
              </w:rPr>
            </w:pPr>
          </w:p>
        </w:tc>
      </w:tr>
    </w:tbl>
    <w:p w:rsidR="000647E6" w:rsidRPr="00C500E6" w:rsidRDefault="000647E6" w:rsidP="00FB7300">
      <w:pPr>
        <w:rPr>
          <w:b/>
          <w:sz w:val="32"/>
          <w:szCs w:val="32"/>
        </w:rPr>
      </w:pPr>
      <w:r>
        <w:rPr>
          <w:b/>
          <w:sz w:val="32"/>
          <w:szCs w:val="32"/>
        </w:rPr>
        <w:t>Planning a Community</w:t>
      </w:r>
    </w:p>
    <w:p w:rsidR="000647E6" w:rsidRPr="00C500E6" w:rsidRDefault="000647E6" w:rsidP="001C2B23">
      <w:pPr>
        <w:pStyle w:val="ListParagraph"/>
        <w:numPr>
          <w:ilvl w:val="0"/>
          <w:numId w:val="1"/>
        </w:numPr>
        <w:rPr>
          <w:sz w:val="32"/>
          <w:szCs w:val="32"/>
        </w:rPr>
      </w:pPr>
      <w:r>
        <w:rPr>
          <w:sz w:val="32"/>
          <w:szCs w:val="32"/>
        </w:rPr>
        <w:t>Study maps and grids to get some ideas of how to create a map for your perfect community. Then, share those ideas on this page.</w:t>
      </w:r>
    </w:p>
    <w:p w:rsidR="000647E6" w:rsidRDefault="000647E6" w:rsidP="008D11BE">
      <w:pPr>
        <w:rPr>
          <w:sz w:val="28"/>
          <w:szCs w:val="28"/>
        </w:rPr>
      </w:pPr>
    </w:p>
    <w:p w:rsidR="000647E6" w:rsidRPr="008D11BE" w:rsidRDefault="000647E6" w:rsidP="008D11BE">
      <w:pPr>
        <w:rPr>
          <w:sz w:val="28"/>
          <w:szCs w:val="28"/>
        </w:rPr>
      </w:pPr>
    </w:p>
    <w:p w:rsidR="000647E6" w:rsidRDefault="000647E6" w:rsidP="00FB7300">
      <w:pPr>
        <w:rPr>
          <w:sz w:val="28"/>
          <w:szCs w:val="28"/>
        </w:rPr>
      </w:pPr>
    </w:p>
    <w:p w:rsidR="000647E6" w:rsidRDefault="000647E6" w:rsidP="00FB7300">
      <w:pPr>
        <w:rPr>
          <w:sz w:val="28"/>
          <w:szCs w:val="28"/>
        </w:rPr>
      </w:pPr>
    </w:p>
    <w:p w:rsidR="000647E6" w:rsidRPr="001C2B23" w:rsidRDefault="000647E6" w:rsidP="00FB7300">
      <w:pPr>
        <w:rPr>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FB7300">
      <w:pPr>
        <w:rPr>
          <w:b/>
          <w:sz w:val="28"/>
          <w:szCs w:val="28"/>
        </w:rPr>
      </w:pPr>
    </w:p>
    <w:p w:rsidR="000647E6" w:rsidRDefault="000647E6" w:rsidP="00B36CC2">
      <w:pPr>
        <w:rPr>
          <w:b/>
          <w:sz w:val="28"/>
          <w:szCs w:val="28"/>
        </w:rPr>
      </w:pPr>
    </w:p>
    <w:p w:rsidR="000647E6" w:rsidRDefault="000647E6" w:rsidP="00B36CC2">
      <w:pPr>
        <w:rPr>
          <w:b/>
          <w:sz w:val="28"/>
          <w:szCs w:val="28"/>
        </w:rPr>
      </w:pPr>
    </w:p>
    <w:p w:rsidR="000647E6" w:rsidRDefault="000647E6" w:rsidP="00B36CC2">
      <w:pPr>
        <w:rPr>
          <w:b/>
          <w:sz w:val="28"/>
          <w:szCs w:val="28"/>
        </w:rPr>
      </w:pPr>
    </w:p>
    <w:p w:rsidR="000647E6" w:rsidRDefault="000647E6" w:rsidP="00B36CC2">
      <w:pPr>
        <w:rPr>
          <w:b/>
          <w:sz w:val="28"/>
          <w:szCs w:val="28"/>
        </w:rPr>
      </w:pPr>
    </w:p>
    <w:p w:rsidR="000647E6" w:rsidRDefault="000647E6" w:rsidP="00B36CC2">
      <w:pPr>
        <w:rPr>
          <w:b/>
          <w:sz w:val="28"/>
          <w:szCs w:val="28"/>
        </w:rPr>
      </w:pPr>
      <w:r w:rsidRPr="00B36CC2">
        <w:rPr>
          <w:b/>
          <w:sz w:val="28"/>
          <w:szCs w:val="28"/>
        </w:rPr>
        <w:t>Peer Review</w:t>
      </w:r>
    </w:p>
    <w:p w:rsidR="000647E6" w:rsidRPr="007134EB" w:rsidRDefault="000647E6"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0647E6" w:rsidRPr="00C500E6" w:rsidRDefault="000647E6" w:rsidP="00C500E6"/>
    <w:p w:rsidR="000647E6" w:rsidRPr="00C500E6" w:rsidRDefault="000647E6" w:rsidP="00C500E6"/>
    <w:p w:rsidR="000647E6" w:rsidRPr="00C500E6" w:rsidRDefault="000647E6"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67.75pt;height:267.75pt;visibility:visible">
            <v:imagedata r:id="rId7" o:title=""/>
          </v:shape>
        </w:pict>
      </w:r>
    </w:p>
    <w:p w:rsidR="000647E6" w:rsidRPr="00C500E6" w:rsidRDefault="000647E6"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" fillcolor="window" strokeweight=".5pt">
            <v:path arrowok="t"/>
            <v:textbox>
              <w:txbxContent>
                <w:p w:rsidR="000647E6" w:rsidRDefault="000647E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0647E6" w:rsidRDefault="000647E6" w:rsidP="00C500E6">
                  <w:pPr>
                    <w:jc w:val="center"/>
                    <w:rPr>
                      <w:rFonts w:ascii="Comic Sans MS" w:hAnsi="Comic Sans MS"/>
                      <w:b/>
                    </w:rPr>
                  </w:pPr>
                  <w:r w:rsidRPr="00C528B1">
                    <w:rPr>
                      <w:rFonts w:ascii="Comic Sans MS" w:hAnsi="Comic Sans MS"/>
                      <w:b/>
                      <w:noProof/>
                    </w:rPr>
                    <w:pict>
                      <v:shape id="Picture 11" o:spid="_x0000_i1027" type="#_x0000_t75" alt="Description: C:\Users\angelastockman\AppData\Local\Microsoft\Windows\Temporary Internet Files\Content.IE5\VVW5XDUF\MC900060013[1].wmf" style="width:49.5pt;height:45pt;visibility:visible">
                        <v:imagedata r:id="rId8" o:title=""/>
                      </v:shape>
                    </w:pict>
                  </w: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Default="000647E6" w:rsidP="00C500E6">
                  <w:pPr>
                    <w:jc w:val="center"/>
                    <w:rPr>
                      <w:rFonts w:ascii="Comic Sans MS" w:hAnsi="Comic Sans MS"/>
                      <w:b/>
                    </w:rPr>
                  </w:pPr>
                </w:p>
                <w:p w:rsidR="000647E6" w:rsidRPr="00104391" w:rsidRDefault="000647E6" w:rsidP="00C500E6">
                  <w:pPr>
                    <w:jc w:val="center"/>
                    <w:rPr>
                      <w:rFonts w:ascii="Comic Sans MS" w:hAnsi="Comic Sans MS"/>
                      <w:b/>
                    </w:rPr>
                  </w:pPr>
                </w:p>
              </w:txbxContent>
            </v:textbox>
          </v:shape>
        </w:pict>
      </w:r>
    </w:p>
    <w:p w:rsidR="000647E6" w:rsidRPr="00C500E6" w:rsidRDefault="000647E6" w:rsidP="00C500E6">
      <w:pPr>
        <w:tabs>
          <w:tab w:val="left" w:pos="1875"/>
        </w:tabs>
      </w:pPr>
    </w:p>
    <w:p w:rsidR="000647E6" w:rsidRPr="00C500E6" w:rsidRDefault="000647E6" w:rsidP="00C500E6">
      <w:pPr>
        <w:tabs>
          <w:tab w:val="left" w:pos="1875"/>
        </w:tabs>
      </w:pPr>
    </w:p>
    <w:p w:rsidR="000647E6" w:rsidRPr="00510163" w:rsidRDefault="000647E6" w:rsidP="00510163">
      <w:pPr>
        <w:tabs>
          <w:tab w:val="left" w:pos="1875"/>
        </w:tabs>
      </w:pPr>
      <w:r>
        <w:t xml:space="preserve">             </w:t>
      </w:r>
      <w:r>
        <w:rPr>
          <w:noProof/>
        </w:rPr>
        <w:pict>
          <v:shape id="Picture 10" o:spid="_x0000_i1028" type="#_x0000_t75" alt="Description: C:\Users\angelastockman\AppData\Local\Microsoft\Windows\Temporary Internet Files\Content.IE5\9B2MO3E1\MC900281118[1].wmf" style="width:174.75pt;height:164.25pt;visibility:visible">
            <v:imagedata r:id="rId9" o:title=""/>
          </v:shape>
        </w:pict>
      </w:r>
      <w:bookmarkStart w:id="0" w:name="_GoBack"/>
      <w:bookmarkEnd w:id="0"/>
    </w:p>
    <w:p w:rsidR="000647E6" w:rsidRPr="00510163" w:rsidRDefault="000647E6" w:rsidP="00510163">
      <w:pPr>
        <w:pStyle w:val="ListParagraph"/>
        <w:numPr>
          <w:ilvl w:val="0"/>
          <w:numId w:val="1"/>
        </w:numPr>
        <w:rPr>
          <w:b/>
          <w:sz w:val="28"/>
          <w:szCs w:val="28"/>
        </w:rPr>
      </w:pPr>
      <w:r w:rsidRPr="00510163">
        <w:rPr>
          <w:b/>
          <w:sz w:val="28"/>
          <w:szCs w:val="28"/>
        </w:rPr>
        <w:t>As you listen during peer review, write down the feedback that someone else gives you. Then, describe how you will change your work.</w:t>
      </w:r>
    </w:p>
    <w:p w:rsidR="000647E6" w:rsidRDefault="000647E6"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0647E6" w:rsidRPr="006C79EF" w:rsidTr="006C79EF">
        <w:tc>
          <w:tcPr>
            <w:tcW w:w="5508" w:type="dxa"/>
          </w:tcPr>
          <w:p w:rsidR="000647E6" w:rsidRPr="006C79EF" w:rsidRDefault="000647E6" w:rsidP="006C79EF">
            <w:pPr>
              <w:spacing w:after="0" w:line="240" w:lineRule="auto"/>
              <w:jc w:val="center"/>
              <w:rPr>
                <w:b/>
                <w:sz w:val="28"/>
                <w:szCs w:val="28"/>
              </w:rPr>
            </w:pPr>
            <w:r w:rsidRPr="00C528B1">
              <w:rPr>
                <w:b/>
                <w:noProof/>
                <w:sz w:val="28"/>
                <w:szCs w:val="28"/>
              </w:rPr>
              <w:pict>
                <v:shape id="Picture 8" o:spid="_x0000_i1029" type="#_x0000_t75" style="width:116.25pt;height:105pt;visibility:visible">
                  <v:imagedata r:id="rId10" o:title=""/>
                </v:shape>
              </w:pict>
            </w:r>
          </w:p>
          <w:p w:rsidR="000647E6" w:rsidRPr="006C79EF" w:rsidRDefault="000647E6" w:rsidP="006C79EF">
            <w:pPr>
              <w:spacing w:after="0" w:line="240" w:lineRule="auto"/>
              <w:jc w:val="center"/>
              <w:rPr>
                <w:b/>
                <w:sz w:val="28"/>
                <w:szCs w:val="28"/>
              </w:rPr>
            </w:pPr>
            <w:r w:rsidRPr="006C79EF">
              <w:rPr>
                <w:b/>
                <w:sz w:val="28"/>
                <w:szCs w:val="28"/>
              </w:rPr>
              <w:t>WARM FEEDBACK I WAS GIVEN</w:t>
            </w: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tc>
        <w:tc>
          <w:tcPr>
            <w:tcW w:w="5508" w:type="dxa"/>
          </w:tcPr>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jc w:val="center"/>
              <w:rPr>
                <w:b/>
                <w:sz w:val="28"/>
                <w:szCs w:val="28"/>
              </w:rPr>
            </w:pPr>
            <w:r>
              <w:rPr>
                <w:noProof/>
              </w:rPr>
              <w:pict>
                <v:shape id="Picture 9" o:spid="_x0000_i1030" type="#_x0000_t75" alt="Description: C:\Users\angelastockman\AppData\Local\Microsoft\Windows\Temporary Internet Files\Content.IE5\9B2MO3E1\MC900281118[1].wmf" style="width:97.5pt;height:93pt;visibility:visible">
                  <v:imagedata r:id="rId9" o:title=""/>
                </v:shape>
              </w:pict>
            </w:r>
          </w:p>
          <w:p w:rsidR="000647E6" w:rsidRPr="006C79EF" w:rsidRDefault="000647E6" w:rsidP="006C79EF">
            <w:pPr>
              <w:spacing w:after="0" w:line="240" w:lineRule="auto"/>
              <w:jc w:val="center"/>
              <w:rPr>
                <w:b/>
                <w:sz w:val="28"/>
                <w:szCs w:val="28"/>
              </w:rPr>
            </w:pPr>
            <w:r w:rsidRPr="006C79EF">
              <w:rPr>
                <w:b/>
                <w:sz w:val="28"/>
                <w:szCs w:val="28"/>
              </w:rPr>
              <w:t>COOL FEEDBACK I WAS GIVEN</w:t>
            </w: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p w:rsidR="000647E6" w:rsidRPr="006C79EF" w:rsidRDefault="000647E6" w:rsidP="006C79EF">
            <w:pPr>
              <w:spacing w:after="0" w:line="240" w:lineRule="auto"/>
              <w:rPr>
                <w:b/>
                <w:sz w:val="28"/>
                <w:szCs w:val="28"/>
              </w:rPr>
            </w:pPr>
          </w:p>
        </w:tc>
      </w:tr>
      <w:tr w:rsidR="000647E6" w:rsidRPr="006C79EF" w:rsidTr="006C79EF">
        <w:tc>
          <w:tcPr>
            <w:tcW w:w="11016" w:type="dxa"/>
            <w:gridSpan w:val="2"/>
          </w:tcPr>
          <w:p w:rsidR="000647E6" w:rsidRPr="006C79EF" w:rsidRDefault="000647E6" w:rsidP="006C79EF">
            <w:pPr>
              <w:spacing w:after="0" w:line="240" w:lineRule="auto"/>
              <w:jc w:val="center"/>
              <w:rPr>
                <w:b/>
                <w:sz w:val="28"/>
                <w:szCs w:val="28"/>
              </w:rPr>
            </w:pPr>
            <w:r w:rsidRPr="006C79EF">
              <w:rPr>
                <w:b/>
                <w:sz w:val="28"/>
                <w:szCs w:val="28"/>
              </w:rPr>
              <w:t>HOW I PLAN TO CHANGE MY WORK:</w:t>
            </w: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p w:rsidR="000647E6" w:rsidRPr="006C79EF" w:rsidRDefault="000647E6" w:rsidP="006C79EF">
            <w:pPr>
              <w:spacing w:after="0" w:line="240" w:lineRule="auto"/>
              <w:rPr>
                <w:sz w:val="28"/>
                <w:szCs w:val="28"/>
              </w:rPr>
            </w:pPr>
          </w:p>
        </w:tc>
      </w:tr>
    </w:tbl>
    <w:p w:rsidR="000647E6" w:rsidRPr="00CD6482" w:rsidRDefault="000647E6" w:rsidP="00CD6482">
      <w:pPr>
        <w:rPr>
          <w:b/>
          <w:sz w:val="28"/>
          <w:szCs w:val="28"/>
        </w:rPr>
      </w:pPr>
    </w:p>
    <w:sectPr w:rsidR="000647E6" w:rsidRPr="00CD6482" w:rsidSect="00FB7300">
      <w:head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7E6" w:rsidRDefault="000647E6" w:rsidP="00FB291C">
      <w:pPr>
        <w:spacing w:after="0" w:line="240" w:lineRule="auto"/>
      </w:pPr>
      <w:r>
        <w:separator/>
      </w:r>
    </w:p>
  </w:endnote>
  <w:endnote w:type="continuationSeparator" w:id="0">
    <w:p w:rsidR="000647E6" w:rsidRDefault="000647E6" w:rsidP="00FB2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7E6" w:rsidRDefault="000647E6" w:rsidP="00FB291C">
      <w:pPr>
        <w:spacing w:after="0" w:line="240" w:lineRule="auto"/>
      </w:pPr>
      <w:r>
        <w:separator/>
      </w:r>
    </w:p>
  </w:footnote>
  <w:footnote w:type="continuationSeparator" w:id="0">
    <w:p w:rsidR="000647E6" w:rsidRDefault="000647E6" w:rsidP="00FB2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7E6" w:rsidRPr="00D67B51" w:rsidRDefault="000647E6" w:rsidP="00D67B51">
    <w:pPr>
      <w:pStyle w:val="Header"/>
    </w:pPr>
    <w:r>
      <w:t>DOCUMENT N2</w:t>
    </w:r>
  </w:p>
  <w:p w:rsidR="000647E6" w:rsidRDefault="000647E6">
    <w:pPr>
      <w:pStyle w:val="Header"/>
    </w:pPr>
    <w:r w:rsidRPr="00D67B51">
      <w:t>CCLS: W.1.2, W.1.5, W.1.7, L.1.1B, L.1.2a-e</w:t>
    </w:r>
  </w:p>
  <w:p w:rsidR="000647E6" w:rsidRDefault="000647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300"/>
    <w:rsid w:val="000248E5"/>
    <w:rsid w:val="000272AA"/>
    <w:rsid w:val="000647E6"/>
    <w:rsid w:val="00100687"/>
    <w:rsid w:val="00104391"/>
    <w:rsid w:val="001942D4"/>
    <w:rsid w:val="001A5E03"/>
    <w:rsid w:val="001C2B23"/>
    <w:rsid w:val="001D1539"/>
    <w:rsid w:val="00223DAA"/>
    <w:rsid w:val="00290E8E"/>
    <w:rsid w:val="002B194C"/>
    <w:rsid w:val="0040087F"/>
    <w:rsid w:val="004225A1"/>
    <w:rsid w:val="00510163"/>
    <w:rsid w:val="005552E2"/>
    <w:rsid w:val="005D2E27"/>
    <w:rsid w:val="006111DE"/>
    <w:rsid w:val="00632B06"/>
    <w:rsid w:val="00664548"/>
    <w:rsid w:val="006C79EF"/>
    <w:rsid w:val="007134EB"/>
    <w:rsid w:val="007479E8"/>
    <w:rsid w:val="00766366"/>
    <w:rsid w:val="00786A44"/>
    <w:rsid w:val="008D0D05"/>
    <w:rsid w:val="008D11BE"/>
    <w:rsid w:val="00AD5AF8"/>
    <w:rsid w:val="00B03695"/>
    <w:rsid w:val="00B33EA9"/>
    <w:rsid w:val="00B36CC2"/>
    <w:rsid w:val="00B572DD"/>
    <w:rsid w:val="00BC744C"/>
    <w:rsid w:val="00C500E6"/>
    <w:rsid w:val="00C528B1"/>
    <w:rsid w:val="00CD6482"/>
    <w:rsid w:val="00D01347"/>
    <w:rsid w:val="00D55870"/>
    <w:rsid w:val="00D67B51"/>
    <w:rsid w:val="00E57155"/>
    <w:rsid w:val="00F054ED"/>
    <w:rsid w:val="00FA2981"/>
    <w:rsid w:val="00FB291C"/>
    <w:rsid w:val="00FB73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219</Words>
  <Characters>1254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subject/>
  <dc:creator>angelastockman</dc:creator>
  <cp:keywords/>
  <dc:description/>
  <cp:lastModifiedBy>user</cp:lastModifiedBy>
  <cp:revision>2</cp:revision>
  <cp:lastPrinted>2012-06-18T02:38:00Z</cp:lastPrinted>
  <dcterms:created xsi:type="dcterms:W3CDTF">2012-06-28T13:10:00Z</dcterms:created>
  <dcterms:modified xsi:type="dcterms:W3CDTF">2012-06-28T13:10:00Z</dcterms:modified>
</cp:coreProperties>
</file>